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167514A0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4301-</w:t>
      </w:r>
      <w:r w:rsidR="003D750B">
        <w:rPr>
          <w:rFonts w:cs="Arial"/>
        </w:rPr>
        <w:t>0012/2024</w:t>
      </w:r>
    </w:p>
    <w:p w14:paraId="7080A057" w14:textId="0CCAA588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3D750B">
        <w:rPr>
          <w:rFonts w:cs="Arial"/>
        </w:rPr>
        <w:t>2024-122</w:t>
      </w:r>
      <w:bookmarkStart w:id="0" w:name="_GoBack"/>
      <w:bookmarkEnd w:id="0"/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E84E4" w14:textId="77777777" w:rsidR="00274859" w:rsidRDefault="00274859">
      <w:r>
        <w:separator/>
      </w:r>
    </w:p>
  </w:endnote>
  <w:endnote w:type="continuationSeparator" w:id="0">
    <w:p w14:paraId="46775D23" w14:textId="77777777" w:rsidR="00274859" w:rsidRDefault="0027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CDC08B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D75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D750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80C2" w14:textId="77777777" w:rsidR="00274859" w:rsidRDefault="00274859">
      <w:r>
        <w:separator/>
      </w:r>
    </w:p>
  </w:footnote>
  <w:footnote w:type="continuationSeparator" w:id="0">
    <w:p w14:paraId="2696301F" w14:textId="77777777" w:rsidR="00274859" w:rsidRDefault="00274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8C5AAC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E2A59">
            <w:rPr>
              <w:rFonts w:cs="Arial"/>
              <w:color w:val="000000"/>
              <w:sz w:val="16"/>
              <w:szCs w:val="16"/>
            </w:rPr>
            <w:t>=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0E2A5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14B4"/>
    <w:rsid w:val="000576FB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4859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D750B"/>
    <w:rsid w:val="003E4CFC"/>
    <w:rsid w:val="003E5C55"/>
    <w:rsid w:val="003F0DE7"/>
    <w:rsid w:val="003F4213"/>
    <w:rsid w:val="003F4DE6"/>
    <w:rsid w:val="00406373"/>
    <w:rsid w:val="00424EA9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7E40435-B928-49F7-BF95-F7913CEA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11</cp:revision>
  <cp:lastPrinted>2016-06-20T06:30:00Z</cp:lastPrinted>
  <dcterms:created xsi:type="dcterms:W3CDTF">2018-07-24T11:48:00Z</dcterms:created>
  <dcterms:modified xsi:type="dcterms:W3CDTF">2024-03-06T13:20:00Z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